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BD3CB" w14:textId="77777777" w:rsidR="00E20A33" w:rsidRDefault="00E20A33" w:rsidP="00663C68">
      <w:pPr>
        <w:jc w:val="right"/>
      </w:pPr>
    </w:p>
    <w:p w14:paraId="1CAECB9D" w14:textId="77777777" w:rsidR="004F2FC3" w:rsidRPr="008642EC" w:rsidRDefault="004F2FC3" w:rsidP="004F2FC3">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8C60964" w14:textId="77777777" w:rsidR="004F2FC3" w:rsidRPr="00992C7B" w:rsidRDefault="004F2FC3" w:rsidP="004F2FC3">
      <w:pPr>
        <w:pStyle w:val="BasicParagraph"/>
        <w:suppressAutoHyphens/>
        <w:spacing w:line="240" w:lineRule="auto"/>
        <w:rPr>
          <w:rFonts w:ascii="Times New Roman" w:hAnsi="Times New Roman" w:cs="Times New Roman"/>
          <w:b/>
          <w:bCs/>
          <w:color w:val="000000" w:themeColor="text1"/>
          <w:sz w:val="12"/>
          <w:szCs w:val="12"/>
        </w:rPr>
      </w:pPr>
    </w:p>
    <w:p w14:paraId="60634CD8" w14:textId="77777777" w:rsidR="004F2FC3" w:rsidRPr="00582653" w:rsidRDefault="004F2FC3" w:rsidP="004F2FC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C87DCB3" w14:textId="77777777" w:rsidR="004F2FC3" w:rsidRDefault="004F2FC3" w:rsidP="004F2F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32A9DE2" w14:textId="77777777" w:rsidR="004F2FC3" w:rsidRDefault="004F2FC3" w:rsidP="004F2FC3">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4F7E5A7" w14:textId="77777777" w:rsidR="004F2FC3" w:rsidRPr="00582653" w:rsidRDefault="004F2FC3" w:rsidP="004F2FC3">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F37FDCD" wp14:editId="5210A07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5322FDA" w14:textId="2C03E408" w:rsidR="004F2FC3" w:rsidRDefault="004F2FC3" w:rsidP="004F2FC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 plan template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162A585" w14:textId="77777777" w:rsidR="004F2FC3" w:rsidRDefault="004F2FC3" w:rsidP="004F2FC3">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074CBA9" w14:textId="77777777" w:rsidR="004F2FC3" w:rsidRPr="00582653" w:rsidRDefault="004F2FC3" w:rsidP="004F2FC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BB60543" w14:textId="77777777" w:rsidR="004F2FC3" w:rsidRPr="00582653" w:rsidRDefault="004F2FC3" w:rsidP="004F2F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0F4A047" w14:textId="77777777" w:rsidR="004F2FC3" w:rsidRPr="008642EC" w:rsidRDefault="004F2FC3" w:rsidP="004F2FC3">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3B57B77" w14:textId="77777777" w:rsidR="004F2FC3" w:rsidRPr="008642EC" w:rsidRDefault="004F2FC3" w:rsidP="004F2FC3">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44E5C80" w14:textId="77777777" w:rsidR="004F2FC3" w:rsidRPr="00582653" w:rsidRDefault="004F2FC3" w:rsidP="004F2F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D3F5863" w14:textId="77777777" w:rsidR="004F2FC3" w:rsidRPr="008642EC" w:rsidRDefault="004F2FC3" w:rsidP="004F2FC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22ECF84" w14:textId="77777777" w:rsidR="004F2FC3" w:rsidRPr="008642EC" w:rsidRDefault="004F2FC3" w:rsidP="004F2FC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8DBD70A" w14:textId="77777777" w:rsidR="004F2FC3" w:rsidRPr="00992C7B" w:rsidRDefault="004F2FC3" w:rsidP="004F2FC3">
      <w:pPr>
        <w:pStyle w:val="BasicParagraph"/>
        <w:suppressAutoHyphens/>
        <w:spacing w:line="240" w:lineRule="auto"/>
        <w:ind w:left="1440"/>
        <w:rPr>
          <w:rFonts w:ascii="Times New Roman" w:hAnsi="Times New Roman" w:cs="Times New Roman"/>
          <w:color w:val="000000" w:themeColor="text1"/>
          <w:sz w:val="12"/>
          <w:szCs w:val="12"/>
        </w:rPr>
      </w:pPr>
    </w:p>
    <w:p w14:paraId="34D57D8A" w14:textId="77777777" w:rsidR="004F2FC3" w:rsidRPr="00582653" w:rsidRDefault="004F2FC3" w:rsidP="004F2FC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D3DE7FA" w14:textId="77777777" w:rsidR="004F2FC3" w:rsidRDefault="004F2FC3" w:rsidP="004F2F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AF961A6" w14:textId="77777777" w:rsidR="004F2FC3" w:rsidRPr="00992C7B" w:rsidRDefault="004F2FC3" w:rsidP="004F2FC3">
      <w:pPr>
        <w:pStyle w:val="BasicParagraph"/>
        <w:suppressAutoHyphens/>
        <w:spacing w:line="240" w:lineRule="auto"/>
        <w:ind w:left="1440"/>
        <w:rPr>
          <w:rFonts w:ascii="Times New Roman" w:hAnsi="Times New Roman" w:cs="Times New Roman"/>
          <w:color w:val="000000" w:themeColor="text1"/>
          <w:sz w:val="12"/>
          <w:szCs w:val="12"/>
        </w:rPr>
      </w:pPr>
    </w:p>
    <w:p w14:paraId="5C23F2A6" w14:textId="77777777" w:rsidR="004F2FC3" w:rsidRDefault="004F2FC3" w:rsidP="004F2F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A209FDF" w14:textId="77777777" w:rsidR="004F2FC3" w:rsidRPr="00B87FFB" w:rsidRDefault="004F2FC3" w:rsidP="004F2FC3">
      <w:pPr>
        <w:pStyle w:val="BasicParagraph"/>
        <w:suppressAutoHyphens/>
        <w:spacing w:line="240" w:lineRule="auto"/>
        <w:ind w:left="1440"/>
        <w:rPr>
          <w:rFonts w:ascii="Times New Roman" w:hAnsi="Times New Roman" w:cs="Times New Roman"/>
          <w:color w:val="000000" w:themeColor="text1"/>
          <w:sz w:val="10"/>
          <w:szCs w:val="10"/>
        </w:rPr>
      </w:pPr>
    </w:p>
    <w:p w14:paraId="00A2187D" w14:textId="77777777" w:rsidR="004F2FC3" w:rsidRDefault="004F2FC3" w:rsidP="004F2F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5922B28" w14:textId="77777777" w:rsidR="004F2FC3" w:rsidRPr="000B1EEC" w:rsidRDefault="004F2FC3" w:rsidP="004F2FC3">
      <w:pPr>
        <w:pStyle w:val="BasicParagraph"/>
        <w:suppressAutoHyphens/>
        <w:spacing w:line="240" w:lineRule="auto"/>
        <w:rPr>
          <w:rFonts w:ascii="Times New Roman" w:hAnsi="Times New Roman" w:cs="Times New Roman"/>
          <w:color w:val="000000" w:themeColor="text1"/>
          <w:sz w:val="10"/>
          <w:szCs w:val="10"/>
        </w:rPr>
      </w:pPr>
    </w:p>
    <w:p w14:paraId="5E5B30E7" w14:textId="003648C6" w:rsidR="004F2FC3" w:rsidRDefault="004F2FC3" w:rsidP="004F2FC3">
      <w:pPr>
        <w:pStyle w:val="Default"/>
        <w:rPr>
          <w:rFonts w:ascii="Calibri" w:eastAsiaTheme="majorEastAsia" w:hAnsi="Calibri" w:cstheme="majorBidi"/>
          <w:b/>
          <w:noProof/>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r>
        <w:rPr>
          <w:noProof/>
        </w:rPr>
        <w:br w:type="page"/>
      </w:r>
    </w:p>
    <w:p w14:paraId="0D800EAE" w14:textId="38B04BDD" w:rsidR="00D771AE" w:rsidRDefault="00E20A33" w:rsidP="00E20A33">
      <w:pPr>
        <w:pStyle w:val="Heading1"/>
      </w:pPr>
      <w:r>
        <w:rPr>
          <w:noProof/>
        </w:rPr>
        <w:lastRenderedPageBreak/>
        <w:t xml:space="preserve">MPower108 Communication plan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00"/>
        <w:gridCol w:w="2835"/>
        <w:gridCol w:w="1836"/>
        <w:gridCol w:w="1835"/>
        <w:gridCol w:w="1835"/>
        <w:gridCol w:w="1835"/>
        <w:gridCol w:w="1835"/>
      </w:tblGrid>
      <w:tr w:rsidR="008530D5" w:rsidRPr="000A7EBF" w14:paraId="5A569FAD" w14:textId="3FBBD96B" w:rsidTr="2475CC69">
        <w:trPr>
          <w:tblHeader/>
        </w:trPr>
        <w:tc>
          <w:tcPr>
            <w:tcW w:w="1700" w:type="dxa"/>
            <w:shd w:val="clear" w:color="auto" w:fill="E6EAF6" w:themeFill="background1"/>
          </w:tcPr>
          <w:p w14:paraId="0ED9892F" w14:textId="60303382" w:rsidR="008530D5" w:rsidRPr="000A7EBF" w:rsidRDefault="008530D5" w:rsidP="008530D5">
            <w:pPr>
              <w:pStyle w:val="TableHeading"/>
            </w:pPr>
            <w:r>
              <w:t>ID</w:t>
            </w:r>
          </w:p>
        </w:tc>
        <w:tc>
          <w:tcPr>
            <w:tcW w:w="2835" w:type="dxa"/>
            <w:shd w:val="clear" w:color="auto" w:fill="E6EAF6" w:themeFill="background1"/>
          </w:tcPr>
          <w:p w14:paraId="4A708978" w14:textId="21BBE94D" w:rsidR="008530D5" w:rsidRPr="000A7EBF" w:rsidRDefault="008530D5" w:rsidP="008530D5">
            <w:pPr>
              <w:pStyle w:val="TableHeading"/>
            </w:pPr>
            <w:r>
              <w:t>Communication type</w:t>
            </w:r>
          </w:p>
        </w:tc>
        <w:tc>
          <w:tcPr>
            <w:tcW w:w="1836" w:type="dxa"/>
            <w:shd w:val="clear" w:color="auto" w:fill="E6EAF6" w:themeFill="background1"/>
          </w:tcPr>
          <w:p w14:paraId="104A7615" w14:textId="40F1F10F" w:rsidR="008530D5" w:rsidRPr="000A7EBF" w:rsidRDefault="008530D5" w:rsidP="008530D5">
            <w:pPr>
              <w:pStyle w:val="TableHeading"/>
            </w:pPr>
            <w:r>
              <w:t>Description</w:t>
            </w:r>
          </w:p>
        </w:tc>
        <w:tc>
          <w:tcPr>
            <w:tcW w:w="1835" w:type="dxa"/>
            <w:shd w:val="clear" w:color="auto" w:fill="E6EAF6" w:themeFill="background1"/>
          </w:tcPr>
          <w:p w14:paraId="3F6977EA" w14:textId="1CB9AE3C" w:rsidR="008530D5" w:rsidRPr="000A7EBF" w:rsidRDefault="008530D5" w:rsidP="008530D5">
            <w:pPr>
              <w:pStyle w:val="TableHeading"/>
            </w:pPr>
            <w:r>
              <w:t>Frequency</w:t>
            </w:r>
          </w:p>
        </w:tc>
        <w:tc>
          <w:tcPr>
            <w:tcW w:w="1835" w:type="dxa"/>
            <w:shd w:val="clear" w:color="auto" w:fill="E6EAF6" w:themeFill="background1"/>
          </w:tcPr>
          <w:p w14:paraId="60F50C0D" w14:textId="1A5DE8D9" w:rsidR="008530D5" w:rsidRPr="000A7EBF" w:rsidRDefault="008530D5" w:rsidP="008530D5">
            <w:pPr>
              <w:pStyle w:val="TableHeading"/>
            </w:pPr>
            <w:r>
              <w:t>Format</w:t>
            </w:r>
          </w:p>
        </w:tc>
        <w:tc>
          <w:tcPr>
            <w:tcW w:w="1835" w:type="dxa"/>
            <w:shd w:val="clear" w:color="auto" w:fill="E6EAF6" w:themeFill="background1"/>
          </w:tcPr>
          <w:p w14:paraId="33C335DC" w14:textId="1FBA9763" w:rsidR="008530D5" w:rsidRPr="000A7EBF" w:rsidRDefault="008530D5" w:rsidP="008530D5">
            <w:pPr>
              <w:pStyle w:val="TableHeading"/>
            </w:pPr>
            <w:r>
              <w:t>Senders</w:t>
            </w:r>
          </w:p>
        </w:tc>
        <w:tc>
          <w:tcPr>
            <w:tcW w:w="1835" w:type="dxa"/>
            <w:shd w:val="clear" w:color="auto" w:fill="E6EAF6" w:themeFill="background1"/>
          </w:tcPr>
          <w:p w14:paraId="2490BED5" w14:textId="544E808A" w:rsidR="008530D5" w:rsidRPr="000A7EBF" w:rsidRDefault="008530D5" w:rsidP="008530D5">
            <w:pPr>
              <w:pStyle w:val="TableHeading"/>
            </w:pPr>
            <w:r>
              <w:t>Recipients</w:t>
            </w:r>
          </w:p>
        </w:tc>
      </w:tr>
      <w:tr w:rsidR="00E026DB" w:rsidRPr="000A7EBF" w14:paraId="26DFE5F7" w14:textId="48DAC56B" w:rsidTr="2475CC69">
        <w:tc>
          <w:tcPr>
            <w:tcW w:w="1700" w:type="dxa"/>
          </w:tcPr>
          <w:p w14:paraId="48389CF1" w14:textId="18E5E779" w:rsidR="00E026DB" w:rsidRPr="000A7EBF" w:rsidRDefault="00E026DB" w:rsidP="000A7EBF">
            <w:pPr>
              <w:rPr>
                <w:b/>
                <w:bCs/>
              </w:rPr>
            </w:pPr>
          </w:p>
        </w:tc>
        <w:tc>
          <w:tcPr>
            <w:tcW w:w="2835" w:type="dxa"/>
          </w:tcPr>
          <w:p w14:paraId="3EE9B55F" w14:textId="3AE5888F" w:rsidR="00E026DB" w:rsidRPr="000A7EBF" w:rsidRDefault="00E026DB" w:rsidP="000A7EBF"/>
        </w:tc>
        <w:tc>
          <w:tcPr>
            <w:tcW w:w="1836" w:type="dxa"/>
          </w:tcPr>
          <w:p w14:paraId="29CD093B" w14:textId="77777777" w:rsidR="00E026DB" w:rsidRPr="000A7EBF" w:rsidRDefault="00E026DB" w:rsidP="000A7EBF"/>
        </w:tc>
        <w:tc>
          <w:tcPr>
            <w:tcW w:w="1835" w:type="dxa"/>
          </w:tcPr>
          <w:p w14:paraId="742CA61C" w14:textId="77777777" w:rsidR="00E026DB" w:rsidRPr="000A7EBF" w:rsidRDefault="00E026DB" w:rsidP="000A7EBF"/>
        </w:tc>
        <w:tc>
          <w:tcPr>
            <w:tcW w:w="1835" w:type="dxa"/>
          </w:tcPr>
          <w:p w14:paraId="6E8D3BF1" w14:textId="77777777" w:rsidR="00E026DB" w:rsidRPr="000A7EBF" w:rsidRDefault="00E026DB" w:rsidP="000A7EBF"/>
        </w:tc>
        <w:tc>
          <w:tcPr>
            <w:tcW w:w="1835" w:type="dxa"/>
          </w:tcPr>
          <w:p w14:paraId="743B8DAA" w14:textId="77777777" w:rsidR="00E026DB" w:rsidRPr="000A7EBF" w:rsidRDefault="00E026DB" w:rsidP="000A7EBF"/>
        </w:tc>
        <w:tc>
          <w:tcPr>
            <w:tcW w:w="1835" w:type="dxa"/>
          </w:tcPr>
          <w:p w14:paraId="0BD4706B" w14:textId="77777777" w:rsidR="00E026DB" w:rsidRPr="000A7EBF" w:rsidRDefault="00E026DB" w:rsidP="000A7EBF"/>
        </w:tc>
      </w:tr>
      <w:tr w:rsidR="00E026DB" w:rsidRPr="000A7EBF" w14:paraId="3319D7E6" w14:textId="619DE54E" w:rsidTr="2475CC69">
        <w:tc>
          <w:tcPr>
            <w:tcW w:w="1700" w:type="dxa"/>
          </w:tcPr>
          <w:p w14:paraId="7685F025" w14:textId="46EDCA9F" w:rsidR="00E026DB" w:rsidRPr="000A7EBF" w:rsidRDefault="00E026DB" w:rsidP="000A7EBF">
            <w:pPr>
              <w:rPr>
                <w:b/>
                <w:bCs/>
              </w:rPr>
            </w:pPr>
          </w:p>
        </w:tc>
        <w:tc>
          <w:tcPr>
            <w:tcW w:w="2835" w:type="dxa"/>
          </w:tcPr>
          <w:p w14:paraId="0B5ABD39" w14:textId="12B4ACB8" w:rsidR="00E026DB" w:rsidRPr="000A7EBF" w:rsidRDefault="00E026DB" w:rsidP="000A7EBF"/>
        </w:tc>
        <w:tc>
          <w:tcPr>
            <w:tcW w:w="1836" w:type="dxa"/>
          </w:tcPr>
          <w:p w14:paraId="0BAF5CF6" w14:textId="77777777" w:rsidR="00E026DB" w:rsidRPr="000A7EBF" w:rsidRDefault="00E026DB" w:rsidP="000A7EBF"/>
        </w:tc>
        <w:tc>
          <w:tcPr>
            <w:tcW w:w="1835" w:type="dxa"/>
          </w:tcPr>
          <w:p w14:paraId="5D0CB960" w14:textId="77777777" w:rsidR="00E026DB" w:rsidRPr="000A7EBF" w:rsidRDefault="00E026DB" w:rsidP="000A7EBF"/>
        </w:tc>
        <w:tc>
          <w:tcPr>
            <w:tcW w:w="1835" w:type="dxa"/>
          </w:tcPr>
          <w:p w14:paraId="39F4AECF" w14:textId="77777777" w:rsidR="00E026DB" w:rsidRPr="000A7EBF" w:rsidRDefault="00E026DB" w:rsidP="000A7EBF"/>
        </w:tc>
        <w:tc>
          <w:tcPr>
            <w:tcW w:w="1835" w:type="dxa"/>
          </w:tcPr>
          <w:p w14:paraId="05D2E625" w14:textId="77777777" w:rsidR="00E026DB" w:rsidRPr="000A7EBF" w:rsidRDefault="00E026DB" w:rsidP="000A7EBF"/>
        </w:tc>
        <w:tc>
          <w:tcPr>
            <w:tcW w:w="1835" w:type="dxa"/>
          </w:tcPr>
          <w:p w14:paraId="0172DBEC" w14:textId="77777777" w:rsidR="00E026DB" w:rsidRPr="000A7EBF" w:rsidRDefault="00E026DB" w:rsidP="000A7EBF"/>
        </w:tc>
      </w:tr>
      <w:tr w:rsidR="00E026DB" w:rsidRPr="000A7EBF" w14:paraId="31388E28" w14:textId="0301FF98" w:rsidTr="2475CC69">
        <w:tc>
          <w:tcPr>
            <w:tcW w:w="1700" w:type="dxa"/>
          </w:tcPr>
          <w:p w14:paraId="017C6222" w14:textId="213FB709" w:rsidR="00E026DB" w:rsidRPr="000A7EBF" w:rsidRDefault="00E026DB" w:rsidP="000A7EBF">
            <w:pPr>
              <w:rPr>
                <w:b/>
                <w:bCs/>
              </w:rPr>
            </w:pPr>
          </w:p>
        </w:tc>
        <w:tc>
          <w:tcPr>
            <w:tcW w:w="2835" w:type="dxa"/>
          </w:tcPr>
          <w:p w14:paraId="1BCD6215" w14:textId="3852CF5C" w:rsidR="00E026DB" w:rsidRPr="000A7EBF" w:rsidRDefault="00E026DB" w:rsidP="000A7EBF"/>
        </w:tc>
        <w:tc>
          <w:tcPr>
            <w:tcW w:w="1836" w:type="dxa"/>
          </w:tcPr>
          <w:p w14:paraId="22E70288" w14:textId="77777777" w:rsidR="00E026DB" w:rsidRPr="000A7EBF" w:rsidRDefault="00E026DB" w:rsidP="000A7EBF"/>
        </w:tc>
        <w:tc>
          <w:tcPr>
            <w:tcW w:w="1835" w:type="dxa"/>
          </w:tcPr>
          <w:p w14:paraId="079CE4E6" w14:textId="77777777" w:rsidR="00E026DB" w:rsidRPr="000A7EBF" w:rsidRDefault="00E026DB" w:rsidP="000A7EBF"/>
        </w:tc>
        <w:tc>
          <w:tcPr>
            <w:tcW w:w="1835" w:type="dxa"/>
          </w:tcPr>
          <w:p w14:paraId="667BDC05" w14:textId="77777777" w:rsidR="00E026DB" w:rsidRPr="000A7EBF" w:rsidRDefault="00E026DB" w:rsidP="000A7EBF"/>
        </w:tc>
        <w:tc>
          <w:tcPr>
            <w:tcW w:w="1835" w:type="dxa"/>
          </w:tcPr>
          <w:p w14:paraId="7A9EF6F8" w14:textId="77777777" w:rsidR="00E026DB" w:rsidRPr="000A7EBF" w:rsidRDefault="00E026DB" w:rsidP="000A7EBF"/>
        </w:tc>
        <w:tc>
          <w:tcPr>
            <w:tcW w:w="1835" w:type="dxa"/>
          </w:tcPr>
          <w:p w14:paraId="7EB719F2" w14:textId="77777777" w:rsidR="00E026DB" w:rsidRPr="000A7EBF" w:rsidRDefault="00E026DB" w:rsidP="000A7EBF"/>
        </w:tc>
      </w:tr>
      <w:tr w:rsidR="00E026DB" w:rsidRPr="000A7EBF" w14:paraId="5502A06C" w14:textId="0F378E1C" w:rsidTr="2475CC69">
        <w:tc>
          <w:tcPr>
            <w:tcW w:w="1700" w:type="dxa"/>
          </w:tcPr>
          <w:p w14:paraId="61B2614B" w14:textId="245D8AF8" w:rsidR="00E026DB" w:rsidRPr="000A7EBF" w:rsidRDefault="00E026DB" w:rsidP="000A7EBF">
            <w:pPr>
              <w:rPr>
                <w:b/>
                <w:bCs/>
              </w:rPr>
            </w:pPr>
          </w:p>
        </w:tc>
        <w:tc>
          <w:tcPr>
            <w:tcW w:w="2835" w:type="dxa"/>
          </w:tcPr>
          <w:p w14:paraId="11AA8024" w14:textId="63EB8CA3" w:rsidR="00E026DB" w:rsidRPr="000A7EBF" w:rsidRDefault="00E026DB" w:rsidP="000A7EBF"/>
        </w:tc>
        <w:tc>
          <w:tcPr>
            <w:tcW w:w="1836" w:type="dxa"/>
          </w:tcPr>
          <w:p w14:paraId="06783A84" w14:textId="77777777" w:rsidR="00E026DB" w:rsidRPr="000A7EBF" w:rsidRDefault="00E026DB" w:rsidP="000A7EBF"/>
        </w:tc>
        <w:tc>
          <w:tcPr>
            <w:tcW w:w="1835" w:type="dxa"/>
          </w:tcPr>
          <w:p w14:paraId="5323061C" w14:textId="77777777" w:rsidR="00E026DB" w:rsidRPr="000A7EBF" w:rsidRDefault="00E026DB" w:rsidP="000A7EBF"/>
        </w:tc>
        <w:tc>
          <w:tcPr>
            <w:tcW w:w="1835" w:type="dxa"/>
          </w:tcPr>
          <w:p w14:paraId="54740BCF" w14:textId="77777777" w:rsidR="00E026DB" w:rsidRPr="000A7EBF" w:rsidRDefault="00E026DB" w:rsidP="000A7EBF"/>
        </w:tc>
        <w:tc>
          <w:tcPr>
            <w:tcW w:w="1835" w:type="dxa"/>
          </w:tcPr>
          <w:p w14:paraId="6CF799EC" w14:textId="77777777" w:rsidR="00E026DB" w:rsidRPr="000A7EBF" w:rsidRDefault="00E026DB" w:rsidP="000A7EBF"/>
        </w:tc>
        <w:tc>
          <w:tcPr>
            <w:tcW w:w="1835" w:type="dxa"/>
          </w:tcPr>
          <w:p w14:paraId="615380E4" w14:textId="77777777" w:rsidR="00E026DB" w:rsidRPr="000A7EBF" w:rsidRDefault="00E026DB" w:rsidP="000A7EBF"/>
        </w:tc>
      </w:tr>
      <w:tr w:rsidR="00E026DB" w:rsidRPr="000A7EBF" w14:paraId="738C525F" w14:textId="0E18440A" w:rsidTr="2475CC69">
        <w:tc>
          <w:tcPr>
            <w:tcW w:w="1700" w:type="dxa"/>
            <w:shd w:val="clear" w:color="auto" w:fill="auto"/>
          </w:tcPr>
          <w:p w14:paraId="60D123AD" w14:textId="33A91680" w:rsidR="00E026DB" w:rsidRPr="000A7EBF" w:rsidRDefault="00E026DB" w:rsidP="000A7EBF">
            <w:pPr>
              <w:rPr>
                <w:b/>
                <w:bCs/>
              </w:rPr>
            </w:pPr>
          </w:p>
        </w:tc>
        <w:tc>
          <w:tcPr>
            <w:tcW w:w="2835" w:type="dxa"/>
            <w:shd w:val="clear" w:color="auto" w:fill="auto"/>
          </w:tcPr>
          <w:p w14:paraId="45C00BAA" w14:textId="39B25AD1" w:rsidR="00E026DB" w:rsidRPr="000A7EBF" w:rsidRDefault="00E026DB" w:rsidP="000A7EBF"/>
        </w:tc>
        <w:tc>
          <w:tcPr>
            <w:tcW w:w="1836" w:type="dxa"/>
            <w:shd w:val="clear" w:color="auto" w:fill="auto"/>
          </w:tcPr>
          <w:p w14:paraId="42167A1B" w14:textId="77777777" w:rsidR="00E026DB" w:rsidRPr="000A7EBF" w:rsidRDefault="00E026DB" w:rsidP="000A7EBF"/>
        </w:tc>
        <w:tc>
          <w:tcPr>
            <w:tcW w:w="1835" w:type="dxa"/>
            <w:shd w:val="clear" w:color="auto" w:fill="auto"/>
          </w:tcPr>
          <w:p w14:paraId="2845E772" w14:textId="77777777" w:rsidR="00E026DB" w:rsidRPr="000A7EBF" w:rsidRDefault="00E026DB" w:rsidP="000A7EBF"/>
        </w:tc>
        <w:tc>
          <w:tcPr>
            <w:tcW w:w="1835" w:type="dxa"/>
            <w:shd w:val="clear" w:color="auto" w:fill="auto"/>
          </w:tcPr>
          <w:p w14:paraId="2ECDACA2" w14:textId="77777777" w:rsidR="00E026DB" w:rsidRPr="000A7EBF" w:rsidRDefault="00E026DB" w:rsidP="000A7EBF"/>
        </w:tc>
        <w:tc>
          <w:tcPr>
            <w:tcW w:w="1835" w:type="dxa"/>
            <w:shd w:val="clear" w:color="auto" w:fill="auto"/>
          </w:tcPr>
          <w:p w14:paraId="5296BD4B" w14:textId="77777777" w:rsidR="00E026DB" w:rsidRPr="000A7EBF" w:rsidRDefault="00E026DB" w:rsidP="000A7EBF"/>
        </w:tc>
        <w:tc>
          <w:tcPr>
            <w:tcW w:w="1835" w:type="dxa"/>
            <w:shd w:val="clear" w:color="auto" w:fill="auto"/>
          </w:tcPr>
          <w:p w14:paraId="53F6EF0D" w14:textId="77777777" w:rsidR="00E026DB" w:rsidRPr="000A7EBF" w:rsidRDefault="00E026DB" w:rsidP="000A7EBF"/>
        </w:tc>
      </w:tr>
      <w:tr w:rsidR="00E026DB" w:rsidRPr="000A7EBF" w14:paraId="6EAB4FD9" w14:textId="083AD4A5" w:rsidTr="2475CC69">
        <w:tc>
          <w:tcPr>
            <w:tcW w:w="1700" w:type="dxa"/>
            <w:shd w:val="clear" w:color="auto" w:fill="auto"/>
          </w:tcPr>
          <w:p w14:paraId="6940E9A4" w14:textId="78D0EE22" w:rsidR="00E026DB" w:rsidRPr="000A7EBF" w:rsidRDefault="00E026DB" w:rsidP="000A7EBF">
            <w:pPr>
              <w:rPr>
                <w:b/>
                <w:bCs/>
              </w:rPr>
            </w:pPr>
          </w:p>
        </w:tc>
        <w:tc>
          <w:tcPr>
            <w:tcW w:w="2835" w:type="dxa"/>
            <w:shd w:val="clear" w:color="auto" w:fill="auto"/>
          </w:tcPr>
          <w:p w14:paraId="7A501E67" w14:textId="0A52E171" w:rsidR="00E026DB" w:rsidRPr="000A7EBF" w:rsidRDefault="00E026DB" w:rsidP="000A7EBF"/>
        </w:tc>
        <w:tc>
          <w:tcPr>
            <w:tcW w:w="1836" w:type="dxa"/>
            <w:shd w:val="clear" w:color="auto" w:fill="auto"/>
          </w:tcPr>
          <w:p w14:paraId="06B14CF1" w14:textId="77777777" w:rsidR="00E026DB" w:rsidRPr="000A7EBF" w:rsidRDefault="00E026DB" w:rsidP="000A7EBF"/>
        </w:tc>
        <w:tc>
          <w:tcPr>
            <w:tcW w:w="1835" w:type="dxa"/>
            <w:shd w:val="clear" w:color="auto" w:fill="auto"/>
          </w:tcPr>
          <w:p w14:paraId="0E6FA9C9" w14:textId="77777777" w:rsidR="00E026DB" w:rsidRPr="000A7EBF" w:rsidRDefault="00E026DB" w:rsidP="000A7EBF"/>
        </w:tc>
        <w:tc>
          <w:tcPr>
            <w:tcW w:w="1835" w:type="dxa"/>
            <w:shd w:val="clear" w:color="auto" w:fill="auto"/>
          </w:tcPr>
          <w:p w14:paraId="71D6391E" w14:textId="77777777" w:rsidR="00E026DB" w:rsidRPr="000A7EBF" w:rsidRDefault="00E026DB" w:rsidP="000A7EBF"/>
        </w:tc>
        <w:tc>
          <w:tcPr>
            <w:tcW w:w="1835" w:type="dxa"/>
            <w:shd w:val="clear" w:color="auto" w:fill="auto"/>
          </w:tcPr>
          <w:p w14:paraId="1C068DD7" w14:textId="77777777" w:rsidR="00E026DB" w:rsidRPr="000A7EBF" w:rsidRDefault="00E026DB" w:rsidP="000A7EBF"/>
        </w:tc>
        <w:tc>
          <w:tcPr>
            <w:tcW w:w="1835" w:type="dxa"/>
            <w:shd w:val="clear" w:color="auto" w:fill="auto"/>
          </w:tcPr>
          <w:p w14:paraId="53FC6DAB" w14:textId="77777777" w:rsidR="00E026DB" w:rsidRPr="000A7EBF" w:rsidRDefault="00E026DB" w:rsidP="000A7EBF"/>
        </w:tc>
      </w:tr>
      <w:tr w:rsidR="00E026DB" w:rsidRPr="000A7EBF" w14:paraId="6E314329" w14:textId="0D00608E" w:rsidTr="2475CC69">
        <w:tc>
          <w:tcPr>
            <w:tcW w:w="1700" w:type="dxa"/>
            <w:shd w:val="clear" w:color="auto" w:fill="auto"/>
          </w:tcPr>
          <w:p w14:paraId="6E290E68" w14:textId="77777777" w:rsidR="00E026DB" w:rsidRPr="000A7EBF" w:rsidRDefault="00E026DB" w:rsidP="000A7EBF">
            <w:pPr>
              <w:rPr>
                <w:b/>
                <w:bCs/>
              </w:rPr>
            </w:pPr>
          </w:p>
        </w:tc>
        <w:tc>
          <w:tcPr>
            <w:tcW w:w="2835" w:type="dxa"/>
            <w:shd w:val="clear" w:color="auto" w:fill="auto"/>
          </w:tcPr>
          <w:p w14:paraId="381A90C9" w14:textId="77777777" w:rsidR="00E026DB" w:rsidRPr="000A7EBF" w:rsidRDefault="00E026DB" w:rsidP="000A7EBF"/>
        </w:tc>
        <w:tc>
          <w:tcPr>
            <w:tcW w:w="1836" w:type="dxa"/>
            <w:shd w:val="clear" w:color="auto" w:fill="auto"/>
          </w:tcPr>
          <w:p w14:paraId="7EC5B532" w14:textId="77777777" w:rsidR="00E026DB" w:rsidRPr="000A7EBF" w:rsidRDefault="00E026DB" w:rsidP="000A7EBF"/>
        </w:tc>
        <w:tc>
          <w:tcPr>
            <w:tcW w:w="1835" w:type="dxa"/>
            <w:shd w:val="clear" w:color="auto" w:fill="auto"/>
          </w:tcPr>
          <w:p w14:paraId="19174FE7" w14:textId="77777777" w:rsidR="00E026DB" w:rsidRPr="000A7EBF" w:rsidRDefault="00E026DB" w:rsidP="000A7EBF"/>
        </w:tc>
        <w:tc>
          <w:tcPr>
            <w:tcW w:w="1835" w:type="dxa"/>
            <w:shd w:val="clear" w:color="auto" w:fill="auto"/>
          </w:tcPr>
          <w:p w14:paraId="7D986179" w14:textId="77777777" w:rsidR="00E026DB" w:rsidRPr="000A7EBF" w:rsidRDefault="00E026DB" w:rsidP="000A7EBF"/>
        </w:tc>
        <w:tc>
          <w:tcPr>
            <w:tcW w:w="1835" w:type="dxa"/>
            <w:shd w:val="clear" w:color="auto" w:fill="auto"/>
          </w:tcPr>
          <w:p w14:paraId="3B64BA1B" w14:textId="77777777" w:rsidR="00E026DB" w:rsidRPr="000A7EBF" w:rsidRDefault="00E026DB" w:rsidP="000A7EBF"/>
        </w:tc>
        <w:tc>
          <w:tcPr>
            <w:tcW w:w="1835" w:type="dxa"/>
            <w:shd w:val="clear" w:color="auto" w:fill="auto"/>
          </w:tcPr>
          <w:p w14:paraId="6284E39A" w14:textId="77777777" w:rsidR="00E026DB" w:rsidRPr="000A7EBF" w:rsidRDefault="00E026DB" w:rsidP="000A7EBF"/>
        </w:tc>
      </w:tr>
      <w:tr w:rsidR="00E026DB" w:rsidRPr="000A7EBF" w14:paraId="4B867164" w14:textId="5415BA07" w:rsidTr="2475CC69">
        <w:tc>
          <w:tcPr>
            <w:tcW w:w="1700" w:type="dxa"/>
            <w:shd w:val="clear" w:color="auto" w:fill="auto"/>
          </w:tcPr>
          <w:p w14:paraId="3D23308B" w14:textId="024C930E" w:rsidR="00E026DB" w:rsidRPr="000A7EBF" w:rsidRDefault="00E026DB" w:rsidP="000A7EBF">
            <w:pPr>
              <w:rPr>
                <w:b/>
                <w:bCs/>
              </w:rPr>
            </w:pPr>
          </w:p>
        </w:tc>
        <w:tc>
          <w:tcPr>
            <w:tcW w:w="2835" w:type="dxa"/>
            <w:shd w:val="clear" w:color="auto" w:fill="auto"/>
          </w:tcPr>
          <w:p w14:paraId="3F12B3BF" w14:textId="61340A5D" w:rsidR="00E026DB" w:rsidRPr="000A7EBF" w:rsidRDefault="00E026DB" w:rsidP="000A7EBF"/>
        </w:tc>
        <w:tc>
          <w:tcPr>
            <w:tcW w:w="1836" w:type="dxa"/>
            <w:shd w:val="clear" w:color="auto" w:fill="auto"/>
          </w:tcPr>
          <w:p w14:paraId="71C2A360" w14:textId="77777777" w:rsidR="00E026DB" w:rsidRPr="000A7EBF" w:rsidRDefault="00E026DB" w:rsidP="000A7EBF"/>
        </w:tc>
        <w:tc>
          <w:tcPr>
            <w:tcW w:w="1835" w:type="dxa"/>
            <w:shd w:val="clear" w:color="auto" w:fill="auto"/>
          </w:tcPr>
          <w:p w14:paraId="2BB83CE5" w14:textId="77777777" w:rsidR="00E026DB" w:rsidRPr="000A7EBF" w:rsidRDefault="00E026DB" w:rsidP="000A7EBF"/>
        </w:tc>
        <w:tc>
          <w:tcPr>
            <w:tcW w:w="1835" w:type="dxa"/>
            <w:shd w:val="clear" w:color="auto" w:fill="auto"/>
          </w:tcPr>
          <w:p w14:paraId="73AE3BB1" w14:textId="77777777" w:rsidR="00E026DB" w:rsidRPr="000A7EBF" w:rsidRDefault="00E026DB" w:rsidP="000A7EBF"/>
        </w:tc>
        <w:tc>
          <w:tcPr>
            <w:tcW w:w="1835" w:type="dxa"/>
            <w:shd w:val="clear" w:color="auto" w:fill="auto"/>
          </w:tcPr>
          <w:p w14:paraId="2EC9CEC9" w14:textId="77777777" w:rsidR="00E026DB" w:rsidRPr="000A7EBF" w:rsidRDefault="00E026DB" w:rsidP="000A7EBF"/>
        </w:tc>
        <w:tc>
          <w:tcPr>
            <w:tcW w:w="1835" w:type="dxa"/>
            <w:shd w:val="clear" w:color="auto" w:fill="auto"/>
          </w:tcPr>
          <w:p w14:paraId="608E7ED3" w14:textId="77777777" w:rsidR="00E026DB" w:rsidRPr="000A7EBF" w:rsidRDefault="00E026DB" w:rsidP="000A7EBF"/>
        </w:tc>
      </w:tr>
      <w:tr w:rsidR="00E026DB" w:rsidRPr="000A7EBF" w14:paraId="3EC304A9" w14:textId="736B16F3" w:rsidTr="2475CC69">
        <w:tc>
          <w:tcPr>
            <w:tcW w:w="1700" w:type="dxa"/>
          </w:tcPr>
          <w:p w14:paraId="7FB8DC58" w14:textId="4EB22793" w:rsidR="00E026DB" w:rsidRPr="000A7EBF" w:rsidRDefault="00E026DB" w:rsidP="000A7EBF">
            <w:pPr>
              <w:rPr>
                <w:b/>
                <w:bCs/>
              </w:rPr>
            </w:pPr>
          </w:p>
        </w:tc>
        <w:tc>
          <w:tcPr>
            <w:tcW w:w="2835" w:type="dxa"/>
          </w:tcPr>
          <w:p w14:paraId="71EA260F" w14:textId="247E70CC" w:rsidR="00E026DB" w:rsidRPr="000A7EBF" w:rsidRDefault="00E026DB" w:rsidP="000A7EBF"/>
        </w:tc>
        <w:tc>
          <w:tcPr>
            <w:tcW w:w="1836" w:type="dxa"/>
          </w:tcPr>
          <w:p w14:paraId="1750CCAD" w14:textId="77777777" w:rsidR="00E026DB" w:rsidRPr="000A7EBF" w:rsidRDefault="00E026DB" w:rsidP="000A7EBF"/>
        </w:tc>
        <w:tc>
          <w:tcPr>
            <w:tcW w:w="1835" w:type="dxa"/>
          </w:tcPr>
          <w:p w14:paraId="5014F729" w14:textId="77777777" w:rsidR="00E026DB" w:rsidRPr="000A7EBF" w:rsidRDefault="00E026DB" w:rsidP="000A7EBF"/>
        </w:tc>
        <w:tc>
          <w:tcPr>
            <w:tcW w:w="1835" w:type="dxa"/>
          </w:tcPr>
          <w:p w14:paraId="0452A994" w14:textId="77777777" w:rsidR="00E026DB" w:rsidRPr="000A7EBF" w:rsidRDefault="00E026DB" w:rsidP="000A7EBF"/>
        </w:tc>
        <w:tc>
          <w:tcPr>
            <w:tcW w:w="1835" w:type="dxa"/>
          </w:tcPr>
          <w:p w14:paraId="23B8B941" w14:textId="77777777" w:rsidR="00E026DB" w:rsidRPr="000A7EBF" w:rsidRDefault="00E026DB" w:rsidP="000A7EBF"/>
        </w:tc>
        <w:tc>
          <w:tcPr>
            <w:tcW w:w="1835" w:type="dxa"/>
          </w:tcPr>
          <w:p w14:paraId="6E5C5E70" w14:textId="77777777" w:rsidR="00E026DB" w:rsidRPr="000A7EBF" w:rsidRDefault="00E026DB" w:rsidP="000A7EBF"/>
        </w:tc>
      </w:tr>
      <w:tr w:rsidR="00E026DB" w:rsidRPr="000A7EBF" w14:paraId="69CCC96B" w14:textId="4553AC98" w:rsidTr="2475CC69">
        <w:tc>
          <w:tcPr>
            <w:tcW w:w="1700" w:type="dxa"/>
          </w:tcPr>
          <w:p w14:paraId="5A96A0EF" w14:textId="23A501AE" w:rsidR="00E026DB" w:rsidRPr="000A7EBF" w:rsidRDefault="00E026DB" w:rsidP="000A7EBF">
            <w:pPr>
              <w:rPr>
                <w:b/>
                <w:bCs/>
              </w:rPr>
            </w:pPr>
          </w:p>
        </w:tc>
        <w:tc>
          <w:tcPr>
            <w:tcW w:w="2835" w:type="dxa"/>
          </w:tcPr>
          <w:p w14:paraId="5FA8CCFC" w14:textId="21BA18E1" w:rsidR="00E026DB" w:rsidRPr="000A7EBF" w:rsidRDefault="00E026DB" w:rsidP="000A7EBF"/>
        </w:tc>
        <w:tc>
          <w:tcPr>
            <w:tcW w:w="1836" w:type="dxa"/>
          </w:tcPr>
          <w:p w14:paraId="1532CFDC" w14:textId="77777777" w:rsidR="00E026DB" w:rsidRPr="000A7EBF" w:rsidRDefault="00E026DB" w:rsidP="000A7EBF"/>
        </w:tc>
        <w:tc>
          <w:tcPr>
            <w:tcW w:w="1835" w:type="dxa"/>
          </w:tcPr>
          <w:p w14:paraId="12201A49" w14:textId="77777777" w:rsidR="00E026DB" w:rsidRPr="000A7EBF" w:rsidRDefault="00E026DB" w:rsidP="000A7EBF"/>
        </w:tc>
        <w:tc>
          <w:tcPr>
            <w:tcW w:w="1835" w:type="dxa"/>
          </w:tcPr>
          <w:p w14:paraId="7B31C1D9" w14:textId="77777777" w:rsidR="00E026DB" w:rsidRPr="000A7EBF" w:rsidRDefault="00E026DB" w:rsidP="000A7EBF"/>
        </w:tc>
        <w:tc>
          <w:tcPr>
            <w:tcW w:w="1835" w:type="dxa"/>
          </w:tcPr>
          <w:p w14:paraId="7CD7BFFB" w14:textId="77777777" w:rsidR="00E026DB" w:rsidRPr="000A7EBF" w:rsidRDefault="00E026DB" w:rsidP="000A7EBF"/>
        </w:tc>
        <w:tc>
          <w:tcPr>
            <w:tcW w:w="1835" w:type="dxa"/>
          </w:tcPr>
          <w:p w14:paraId="361116C4" w14:textId="77777777" w:rsidR="00E026DB" w:rsidRPr="000A7EBF" w:rsidRDefault="00E026DB" w:rsidP="000A7EBF"/>
        </w:tc>
      </w:tr>
    </w:tbl>
    <w:p w14:paraId="511B69E9" w14:textId="0130CD7E" w:rsidR="00D771AE" w:rsidRPr="00D771AE" w:rsidRDefault="00D771AE" w:rsidP="001F6AB2">
      <w:pPr>
        <w:tabs>
          <w:tab w:val="left" w:pos="2640"/>
        </w:tabs>
      </w:pPr>
    </w:p>
    <w:sectPr w:rsidR="00D771AE" w:rsidRPr="00D771AE" w:rsidSect="004F2FC3">
      <w:headerReference w:type="default" r:id="rId14"/>
      <w:footerReference w:type="default" r:id="rId15"/>
      <w:pgSz w:w="16838" w:h="11906" w:orient="landscape"/>
      <w:pgMar w:top="1276" w:right="1588" w:bottom="1440" w:left="1529"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B3D7B7F" w:rsidR="00CB4ED2" w:rsidRPr="00615C43" w:rsidRDefault="00900824" w:rsidP="008C51B9">
    <w:pPr>
      <w:tabs>
        <w:tab w:val="center" w:pos="13750"/>
      </w:tabs>
      <w:spacing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597B8A2E" wp14:editId="52F783DE">
              <wp:simplePos x="0" y="0"/>
              <wp:positionH relativeFrom="page">
                <wp:align>left</wp:align>
              </wp:positionH>
              <wp:positionV relativeFrom="page">
                <wp:posOffset>7085198</wp:posOffset>
              </wp:positionV>
              <wp:extent cx="10690167" cy="644836"/>
              <wp:effectExtent l="0" t="0" r="0" b="317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167" cy="644836"/>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39354" id="Rectangle 7" o:spid="_x0000_s1026" style="position:absolute;margin-left:0;margin-top:557.9pt;width:841.75pt;height:5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7A7FCEBC">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5B1DB8">
      <w:rPr>
        <w:color w:val="000000" w:themeColor="text1"/>
        <w:sz w:val="16"/>
        <w:szCs w:val="16"/>
      </w:rPr>
      <w:t>Communication plan</w:t>
    </w:r>
    <w:r w:rsidR="00C560AB">
      <w:rPr>
        <w:color w:val="000000" w:themeColor="text1"/>
        <w:sz w:val="16"/>
        <w:szCs w:val="16"/>
      </w:rPr>
      <w:t xml:space="preserve"> </w:t>
    </w:r>
    <w:r w:rsidR="005B1DB8">
      <w:rPr>
        <w:color w:val="000000" w:themeColor="text1"/>
        <w:sz w:val="16"/>
        <w:szCs w:val="16"/>
      </w:rPr>
      <w:t>template</w:t>
    </w:r>
    <w:r w:rsidR="009E5BBD">
      <w:rPr>
        <w:color w:val="000000" w:themeColor="text1"/>
        <w:sz w:val="16"/>
        <w:szCs w:val="16"/>
      </w:rPr>
      <w:t xml:space="preserve">                                                                                                                                             </w:t>
    </w:r>
    <w:r>
      <w:rPr>
        <w:color w:val="000000" w:themeColor="text1"/>
        <w:sz w:val="16"/>
        <w:szCs w:val="16"/>
      </w:rPr>
      <w:t xml:space="preserve">                                                                                                                                   </w:t>
    </w:r>
    <w:r w:rsidR="00D26550">
      <w:rPr>
        <w:color w:val="000000" w:themeColor="text1"/>
        <w:sz w:val="16"/>
        <w:szCs w:val="16"/>
      </w:rPr>
      <w:t xml:space="preserve">         </w:t>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5CFC2C04" w14:textId="364DFCEA" w:rsidR="00CB4ED2" w:rsidRPr="002B2480" w:rsidRDefault="00187272" w:rsidP="00D26550">
    <w:pPr>
      <w:pStyle w:val="Footer"/>
      <w:tabs>
        <w:tab w:val="clear" w:pos="4513"/>
        <w:tab w:val="clear" w:pos="9026"/>
        <w:tab w:val="left" w:pos="6795"/>
      </w:tabs>
      <w:spacing w:after="100" w:afterAutospacing="1"/>
      <w:rPr>
        <w:b/>
        <w:color w:val="FFFFFF"/>
        <w:sz w:val="16"/>
        <w:szCs w:val="16"/>
      </w:rPr>
    </w:pPr>
    <w:r w:rsidRPr="002B2480">
      <w:rPr>
        <w:b/>
        <w:color w:val="FFFFFF"/>
        <w:sz w:val="16"/>
        <w:szCs w:val="16"/>
      </w:rPr>
      <w:t xml:space="preserve">Assessment </w:t>
    </w:r>
    <w:r w:rsidR="002B2480">
      <w:rPr>
        <w:b/>
        <w:color w:val="FFFFFF"/>
        <w:sz w:val="16"/>
        <w:szCs w:val="16"/>
      </w:rPr>
      <w:t>s</w:t>
    </w:r>
    <w:r w:rsidRPr="002B2480">
      <w:rPr>
        <w:b/>
        <w:color w:val="FFFFFF"/>
        <w:sz w:val="16"/>
        <w:szCs w:val="16"/>
      </w:rPr>
      <w:t xml:space="preserve">upport </w:t>
    </w:r>
    <w:r w:rsidR="002B2480">
      <w:rPr>
        <w:b/>
        <w:color w:val="FFFFFF"/>
        <w:sz w:val="16"/>
        <w:szCs w:val="16"/>
      </w:rPr>
      <w:t>d</w:t>
    </w:r>
    <w:r w:rsidRPr="002B2480">
      <w:rPr>
        <w:b/>
        <w:color w:val="FFFFFF"/>
        <w:sz w:val="16"/>
        <w:szCs w:val="16"/>
      </w:rPr>
      <w:t>ocument</w:t>
    </w:r>
    <w:r w:rsidR="00947D01" w:rsidRPr="002B2480">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504C" w14:textId="18637D8D" w:rsidR="00D26550" w:rsidRDefault="00E20A33">
    <w:pPr>
      <w:pStyle w:val="Header"/>
    </w:pPr>
    <w:r>
      <w:rPr>
        <w:noProof/>
      </w:rPr>
      <w:drawing>
        <wp:anchor distT="0" distB="0" distL="114300" distR="114300" simplePos="0" relativeHeight="251671552" behindDoc="0" locked="0" layoutInCell="1" allowOverlap="1" wp14:anchorId="3BD44CD6" wp14:editId="3F18A290">
          <wp:simplePos x="0" y="0"/>
          <wp:positionH relativeFrom="margin">
            <wp:align>right</wp:align>
          </wp:positionH>
          <wp:positionV relativeFrom="paragraph">
            <wp:posOffset>-198120</wp:posOffset>
          </wp:positionV>
          <wp:extent cx="1838325" cy="666750"/>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272"/>
    <w:rsid w:val="00194604"/>
    <w:rsid w:val="001946AE"/>
    <w:rsid w:val="00196118"/>
    <w:rsid w:val="001A0287"/>
    <w:rsid w:val="001E5ADA"/>
    <w:rsid w:val="001F6AB2"/>
    <w:rsid w:val="001F7D3F"/>
    <w:rsid w:val="00202196"/>
    <w:rsid w:val="002064C8"/>
    <w:rsid w:val="00232F16"/>
    <w:rsid w:val="00234AC2"/>
    <w:rsid w:val="002458AA"/>
    <w:rsid w:val="00245E47"/>
    <w:rsid w:val="0026180F"/>
    <w:rsid w:val="002636A8"/>
    <w:rsid w:val="002760A1"/>
    <w:rsid w:val="002A0D28"/>
    <w:rsid w:val="002A5233"/>
    <w:rsid w:val="002B2480"/>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2FC3"/>
    <w:rsid w:val="004F795E"/>
    <w:rsid w:val="00501997"/>
    <w:rsid w:val="00510BBC"/>
    <w:rsid w:val="005124B1"/>
    <w:rsid w:val="00522D54"/>
    <w:rsid w:val="005447BD"/>
    <w:rsid w:val="00553FFF"/>
    <w:rsid w:val="00576C5B"/>
    <w:rsid w:val="00581D95"/>
    <w:rsid w:val="00584894"/>
    <w:rsid w:val="00597838"/>
    <w:rsid w:val="005B1DB8"/>
    <w:rsid w:val="005C60AB"/>
    <w:rsid w:val="005E35FA"/>
    <w:rsid w:val="005F7397"/>
    <w:rsid w:val="00604F82"/>
    <w:rsid w:val="0061097B"/>
    <w:rsid w:val="00615C43"/>
    <w:rsid w:val="00636463"/>
    <w:rsid w:val="00657A57"/>
    <w:rsid w:val="00663C68"/>
    <w:rsid w:val="00664E2A"/>
    <w:rsid w:val="006728CB"/>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427B8"/>
    <w:rsid w:val="008466AF"/>
    <w:rsid w:val="008530D5"/>
    <w:rsid w:val="0086240F"/>
    <w:rsid w:val="0086497B"/>
    <w:rsid w:val="00870E55"/>
    <w:rsid w:val="00876E18"/>
    <w:rsid w:val="008942D6"/>
    <w:rsid w:val="008C498E"/>
    <w:rsid w:val="008C51B9"/>
    <w:rsid w:val="00900824"/>
    <w:rsid w:val="00906D83"/>
    <w:rsid w:val="00915C3C"/>
    <w:rsid w:val="00917056"/>
    <w:rsid w:val="00920399"/>
    <w:rsid w:val="0092255F"/>
    <w:rsid w:val="00947D01"/>
    <w:rsid w:val="00977FE7"/>
    <w:rsid w:val="0099279B"/>
    <w:rsid w:val="009E072F"/>
    <w:rsid w:val="009E5BBD"/>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1555B"/>
    <w:rsid w:val="00D26550"/>
    <w:rsid w:val="00D305E9"/>
    <w:rsid w:val="00D33296"/>
    <w:rsid w:val="00D447D6"/>
    <w:rsid w:val="00D55279"/>
    <w:rsid w:val="00D55A33"/>
    <w:rsid w:val="00D62B45"/>
    <w:rsid w:val="00D6493E"/>
    <w:rsid w:val="00D703AD"/>
    <w:rsid w:val="00D72CC9"/>
    <w:rsid w:val="00D771AE"/>
    <w:rsid w:val="00D8451B"/>
    <w:rsid w:val="00D84C98"/>
    <w:rsid w:val="00D920A2"/>
    <w:rsid w:val="00DD000E"/>
    <w:rsid w:val="00DE0001"/>
    <w:rsid w:val="00DF2542"/>
    <w:rsid w:val="00DF526F"/>
    <w:rsid w:val="00E026DB"/>
    <w:rsid w:val="00E0639C"/>
    <w:rsid w:val="00E13FAB"/>
    <w:rsid w:val="00E20A33"/>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5B79"/>
    <w:rsid w:val="00F87ACF"/>
    <w:rsid w:val="00F96C22"/>
    <w:rsid w:val="00FA4540"/>
    <w:rsid w:val="00FB7839"/>
    <w:rsid w:val="00FC2A3A"/>
    <w:rsid w:val="00FD65A7"/>
    <w:rsid w:val="00FE1272"/>
    <w:rsid w:val="00FE1DF0"/>
    <w:rsid w:val="2475C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4F2FC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F2FC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DF270-3841-4DDA-A30D-4C03245C37A2}">
  <ds:schemaRefs>
    <ds:schemaRef ds:uri="http://purl.org/dc/terms/"/>
    <ds:schemaRef ds:uri="http://schemas.microsoft.com/office/2006/documentManagement/types"/>
    <ds:schemaRef ds:uri="http://purl.org/dc/dcmitype/"/>
    <ds:schemaRef ds:uri="http://www.w3.org/XML/1998/namespace"/>
    <ds:schemaRef ds:uri="8d123187-21fe-47d9-bb38-a24fa2382a1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712732-1a11-42b5-ab16-3cafd502a338"/>
  </ds:schemaRefs>
</ds:datastoreItem>
</file>

<file path=customXml/itemProps2.xml><?xml version="1.0" encoding="utf-8"?>
<ds:datastoreItem xmlns:ds="http://schemas.openxmlformats.org/officeDocument/2006/customXml" ds:itemID="{086B9638-5710-4FA9-852E-1F50C3229F72}">
  <ds:schemaRefs>
    <ds:schemaRef ds:uri="http://schemas.microsoft.com/sharepoint/v3/contenttype/forms"/>
  </ds:schemaRefs>
</ds:datastoreItem>
</file>

<file path=customXml/itemProps3.xml><?xml version="1.0" encoding="utf-8"?>
<ds:datastoreItem xmlns:ds="http://schemas.openxmlformats.org/officeDocument/2006/customXml" ds:itemID="{238E4540-D5F3-47D7-9274-181FDB040251}"/>
</file>

<file path=customXml/itemProps4.xml><?xml version="1.0" encoding="utf-8"?>
<ds:datastoreItem xmlns:ds="http://schemas.openxmlformats.org/officeDocument/2006/customXml" ds:itemID="{3A9DD003-96B4-488C-BF4E-E3C83BC9B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 CommunicationPlanTemplate</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CommunicationPlanTemplate</dc:title>
  <dc:subject/>
  <dc:creator>bec.colwell@unep.edu.au</dc:creator>
  <cp:keywords>Assessment Support Document</cp:keywords>
  <dc:description/>
  <cp:lastModifiedBy>Sally Bush</cp:lastModifiedBy>
  <cp:revision>12</cp:revision>
  <dcterms:created xsi:type="dcterms:W3CDTF">2022-05-27T05:29:00Z</dcterms:created>
  <dcterms:modified xsi:type="dcterms:W3CDTF">2023-07-05T05:28:00Z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